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E64" w:rsidRDefault="00CB4E64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CB4E64" w:rsidRPr="008978B2" w:rsidRDefault="00CB4E64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CB4E64" w:rsidRPr="008978B2" w:rsidRDefault="00CB4E6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03</w:t>
      </w:r>
      <w:r w:rsidRPr="0091422C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>04.2017</w:t>
      </w:r>
    </w:p>
    <w:p w:rsidR="00CB4E64" w:rsidRDefault="00CB4E6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CB4E64" w:rsidRPr="00021426" w:rsidRDefault="00CB4E64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CB4E64" w:rsidRPr="008978B2" w:rsidRDefault="00CB4E64" w:rsidP="00440ED3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CB4E64" w:rsidRDefault="00CB4E64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B4E64" w:rsidRPr="008978B2" w:rsidRDefault="00CB4E64" w:rsidP="00997873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997873">
        <w:rPr>
          <w:rFonts w:ascii="Comic Sans MS" w:hAnsi="Comic Sans MS" w:cs="Calibri"/>
          <w:sz w:val="20"/>
          <w:szCs w:val="20"/>
        </w:rPr>
        <w:t>Sınıfın uygun bir köşesi ilkbahar mevsimine uygun hazırlanır. Çocuklara n</w:t>
      </w:r>
      <w:r w:rsidRPr="00997873">
        <w:rPr>
          <w:rFonts w:ascii="Comic Sans MS" w:hAnsi="Comic Sans MS"/>
          <w:sz w:val="20"/>
          <w:szCs w:val="20"/>
        </w:rPr>
        <w:t xml:space="preserve">asıl oldukları sorularak kısaca sohbet edilir. Çocuklara hangi öğrenme merkezine geçecekleri sorulup kararsız olanlara rehberlik edilir. </w:t>
      </w:r>
      <w:r>
        <w:rPr>
          <w:rFonts w:ascii="Comic Sans MS" w:hAnsi="Comic Sans MS"/>
          <w:sz w:val="20"/>
          <w:szCs w:val="20"/>
        </w:rPr>
        <w:t xml:space="preserve">Yeni hazırlanan ilkbahar merkezine dikkatleri çekilir. </w:t>
      </w:r>
      <w:r w:rsidRPr="00997873">
        <w:rPr>
          <w:rFonts w:ascii="Comic Sans MS" w:hAnsi="Comic Sans MS"/>
          <w:sz w:val="20"/>
          <w:szCs w:val="20"/>
        </w:rPr>
        <w:t>Öğrenme merkezini</w:t>
      </w:r>
      <w:r w:rsidRPr="008978B2">
        <w:rPr>
          <w:rFonts w:ascii="Comic Sans MS" w:hAnsi="Comic Sans MS"/>
          <w:sz w:val="20"/>
          <w:szCs w:val="20"/>
        </w:rPr>
        <w:t xml:space="preserve"> seçen çocuk ilgisi doğrultusunda etkinliğini sürdürür.</w:t>
      </w:r>
    </w:p>
    <w:p w:rsidR="00CB4E64" w:rsidRPr="008978B2" w:rsidRDefault="00CB4E6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B4E64" w:rsidRPr="008978B2" w:rsidRDefault="00CB4E64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CB4E64" w:rsidRPr="008978B2" w:rsidRDefault="00CB4E64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CB4E64" w:rsidRPr="008978B2" w:rsidRDefault="00CB4E6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B4E64" w:rsidRPr="008978B2" w:rsidRDefault="00CB4E64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İLKBAHAR KIYAFETLERİMİZ</w:t>
      </w:r>
      <w:r w:rsidRPr="008978B2">
        <w:rPr>
          <w:rFonts w:ascii="Comic Sans MS" w:hAnsi="Comic Sans MS"/>
          <w:sz w:val="20"/>
          <w:szCs w:val="20"/>
        </w:rPr>
        <w:t>” isimli</w:t>
      </w:r>
      <w:r>
        <w:rPr>
          <w:rFonts w:ascii="Comic Sans MS" w:hAnsi="Comic Sans MS"/>
          <w:sz w:val="20"/>
          <w:szCs w:val="20"/>
        </w:rPr>
        <w:t xml:space="preserve"> oyun-müzik</w:t>
      </w:r>
      <w:r w:rsidRPr="008978B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CB4E64" w:rsidRDefault="00CB4E64" w:rsidP="0074655E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CB4E64" w:rsidRPr="0074655E" w:rsidRDefault="00CB4E64" w:rsidP="0074655E">
      <w:pPr>
        <w:pStyle w:val="NoSpacing"/>
        <w:rPr>
          <w:rFonts w:ascii="Comic Sans MS" w:hAnsi="Comic Sans MS"/>
          <w:b/>
          <w:sz w:val="20"/>
          <w:szCs w:val="20"/>
        </w:rPr>
      </w:pPr>
      <w:r w:rsidRPr="0074655E">
        <w:rPr>
          <w:rFonts w:ascii="Comic Sans MS" w:hAnsi="Comic Sans MS"/>
          <w:b/>
          <w:sz w:val="20"/>
          <w:szCs w:val="20"/>
        </w:rPr>
        <w:t>Öğle Yemeği, Temizlik</w:t>
      </w:r>
    </w:p>
    <w:p w:rsidR="00CB4E64" w:rsidRPr="0074655E" w:rsidRDefault="00CB4E64" w:rsidP="0074655E">
      <w:pPr>
        <w:pStyle w:val="NoSpacing"/>
        <w:rPr>
          <w:rFonts w:ascii="Comic Sans MS" w:hAnsi="Comic Sans MS"/>
          <w:b/>
          <w:sz w:val="20"/>
          <w:szCs w:val="20"/>
        </w:rPr>
      </w:pPr>
      <w:r w:rsidRPr="0074655E">
        <w:rPr>
          <w:rFonts w:ascii="Comic Sans MS" w:hAnsi="Comic Sans MS"/>
          <w:b/>
          <w:sz w:val="20"/>
          <w:szCs w:val="20"/>
        </w:rPr>
        <w:t xml:space="preserve">Dinlenme            </w:t>
      </w:r>
    </w:p>
    <w:p w:rsidR="00CB4E64" w:rsidRPr="0074655E" w:rsidRDefault="00CB4E64" w:rsidP="0074655E">
      <w:pPr>
        <w:pStyle w:val="NoSpacing"/>
        <w:rPr>
          <w:rFonts w:ascii="Comic Sans MS" w:hAnsi="Comic Sans MS"/>
          <w:b/>
          <w:sz w:val="20"/>
          <w:szCs w:val="20"/>
        </w:rPr>
      </w:pPr>
      <w:r w:rsidRPr="0074655E">
        <w:rPr>
          <w:rFonts w:ascii="Comic Sans MS" w:hAnsi="Comic Sans MS"/>
          <w:b/>
          <w:sz w:val="20"/>
          <w:szCs w:val="20"/>
        </w:rPr>
        <w:t>Kahvaltı, Temizlik</w:t>
      </w:r>
    </w:p>
    <w:p w:rsidR="00CB4E64" w:rsidRPr="0074655E" w:rsidRDefault="00CB4E64" w:rsidP="0074655E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CB4E64" w:rsidRPr="0074655E" w:rsidRDefault="00CB4E64" w:rsidP="0074655E">
      <w:pPr>
        <w:pStyle w:val="NoSpacing"/>
        <w:rPr>
          <w:rFonts w:ascii="Comic Sans MS" w:hAnsi="Comic Sans MS"/>
          <w:b/>
          <w:sz w:val="20"/>
          <w:szCs w:val="20"/>
        </w:rPr>
      </w:pPr>
      <w:r w:rsidRPr="0074655E">
        <w:rPr>
          <w:rFonts w:ascii="Comic Sans MS" w:hAnsi="Comic Sans MS"/>
          <w:b/>
          <w:sz w:val="20"/>
          <w:szCs w:val="20"/>
        </w:rPr>
        <w:t>Etkinlik Zamanı</w:t>
      </w:r>
    </w:p>
    <w:p w:rsidR="00CB4E64" w:rsidRPr="00440ED3" w:rsidRDefault="00CB4E64" w:rsidP="0074655E">
      <w:pPr>
        <w:pStyle w:val="NoSpacing"/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 xml:space="preserve">" </w:t>
      </w:r>
      <w:r>
        <w:rPr>
          <w:rFonts w:ascii="Comic Sans MS" w:hAnsi="Comic Sans MS"/>
          <w:sz w:val="20"/>
          <w:szCs w:val="20"/>
        </w:rPr>
        <w:t>FASULYELER ’’ isimli  fen</w:t>
      </w:r>
      <w:r w:rsidRPr="00440ED3">
        <w:rPr>
          <w:rFonts w:ascii="Comic Sans MS" w:hAnsi="Comic Sans MS"/>
          <w:sz w:val="20"/>
          <w:szCs w:val="20"/>
        </w:rPr>
        <w:t xml:space="preserve"> etkinliği</w:t>
      </w:r>
    </w:p>
    <w:p w:rsidR="00CB4E64" w:rsidRPr="0074655E" w:rsidRDefault="00CB4E64" w:rsidP="0074655E">
      <w:pPr>
        <w:pStyle w:val="NoSpacing"/>
        <w:rPr>
          <w:rFonts w:ascii="Comic Sans MS" w:hAnsi="Comic Sans MS"/>
          <w:b/>
          <w:sz w:val="20"/>
          <w:szCs w:val="20"/>
        </w:rPr>
      </w:pPr>
      <w:r w:rsidRPr="0074655E">
        <w:rPr>
          <w:rFonts w:ascii="Comic Sans MS" w:hAnsi="Comic Sans MS"/>
          <w:b/>
          <w:sz w:val="20"/>
          <w:szCs w:val="20"/>
        </w:rPr>
        <w:t>Oyun Zamanı</w:t>
      </w:r>
    </w:p>
    <w:p w:rsidR="00CB4E64" w:rsidRPr="00440ED3" w:rsidRDefault="00CB4E64" w:rsidP="0074655E">
      <w:pPr>
        <w:pStyle w:val="NoSpacing"/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>Öğrenme merkezlerinde oyun.</w:t>
      </w:r>
    </w:p>
    <w:p w:rsidR="00CB4E64" w:rsidRPr="008978B2" w:rsidRDefault="00CB4E6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B4E64" w:rsidRPr="008978B2" w:rsidRDefault="00CB4E64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CB4E64" w:rsidRPr="008978B2" w:rsidRDefault="00CB4E64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CB4E64" w:rsidRPr="008978B2" w:rsidRDefault="00CB4E64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CB4E64" w:rsidRPr="008978B2" w:rsidRDefault="00CB4E6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CB4E64" w:rsidRPr="008978B2" w:rsidRDefault="00CB4E64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CB4E64" w:rsidRPr="008978B2" w:rsidRDefault="00CB4E64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CB4E64" w:rsidRPr="008978B2" w:rsidRDefault="00CB4E64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CB4E64" w:rsidRDefault="00CB4E64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CB4E64" w:rsidRDefault="00CB4E64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CB4E64" w:rsidRDefault="00CB4E64" w:rsidP="009E4493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İLKBAHAR KIYAFETLERİM</w:t>
      </w:r>
    </w:p>
    <w:p w:rsidR="00CB4E64" w:rsidRPr="00436F22" w:rsidRDefault="00CB4E64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 Oyun-Müzik </w:t>
      </w:r>
      <w:r w:rsidRPr="009322A4">
        <w:rPr>
          <w:rFonts w:ascii="Comic Sans MS" w:hAnsi="Comic Sans MS"/>
          <w:bCs/>
          <w:sz w:val="20"/>
          <w:szCs w:val="20"/>
        </w:rPr>
        <w:t>etkinliği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(bütünleştirilmiş büyük grup 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CB4E64" w:rsidRDefault="00CB4E64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  <w:r>
        <w:rPr>
          <w:rFonts w:ascii="Comic Sans MS" w:hAnsi="Comic Sans MS"/>
          <w:bCs/>
          <w:sz w:val="20"/>
          <w:szCs w:val="20"/>
        </w:rPr>
        <w:t xml:space="preserve"> </w:t>
      </w:r>
    </w:p>
    <w:p w:rsidR="00CB4E64" w:rsidRPr="00BB3A48" w:rsidRDefault="00CB4E6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3.95pt;width:331.5pt;height:208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">
            <v:textbox>
              <w:txbxContent>
                <w:p w:rsidR="00CB4E64" w:rsidRDefault="00CB4E64" w:rsidP="00A155B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2029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CB4E64" w:rsidRPr="00B733D4" w:rsidRDefault="00CB4E64" w:rsidP="00021426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CB4E64" w:rsidRPr="00B733D4" w:rsidRDefault="00CB4E64" w:rsidP="00B733D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733D4">
                    <w:rPr>
                      <w:rFonts w:ascii="Comic Sans MS" w:hAnsi="Comic Sans MS"/>
                      <w:sz w:val="20"/>
                      <w:szCs w:val="20"/>
                    </w:rPr>
                    <w:t>Kazanım 7. Nesne ya da varlıkları özelliklerine göre gruplar.</w:t>
                  </w:r>
                </w:p>
                <w:p w:rsidR="00CB4E64" w:rsidRPr="00B733D4" w:rsidRDefault="00CB4E64" w:rsidP="00B733D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733D4">
                    <w:rPr>
                      <w:rFonts w:ascii="Comic Sans MS" w:hAnsi="Comic Sans MS"/>
                      <w:sz w:val="20"/>
                      <w:szCs w:val="20"/>
                    </w:rPr>
                    <w:t>Göstergeleri: Nesne/varlıkları rengine, şekline, büyüklüğüne, uzunluğuna, dokusuna, sesine, yapıldığı malzemeye, tadına, kokusuna,  miktarına ve ku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llanım amaçlarına göre gruplar.</w:t>
                  </w:r>
                </w:p>
                <w:p w:rsidR="00CB4E64" w:rsidRPr="00B733D4" w:rsidRDefault="00CB4E64" w:rsidP="00021426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DİL GELİŞİMI</w:t>
                  </w:r>
                </w:p>
                <w:p w:rsidR="00CB4E64" w:rsidRPr="00B733D4" w:rsidRDefault="00CB4E64" w:rsidP="00B733D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733D4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7. Dinlediklerinin/izlediklerinin anlamını kavrar. </w:t>
                  </w:r>
                </w:p>
                <w:p w:rsidR="00CB4E64" w:rsidRPr="00B733D4" w:rsidRDefault="00CB4E64" w:rsidP="00B733D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733D4">
                    <w:rPr>
                      <w:rFonts w:ascii="Comic Sans MS" w:hAnsi="Comic Sans MS"/>
                      <w:sz w:val="20"/>
                      <w:szCs w:val="20"/>
                    </w:rPr>
                    <w:t>Göstergeleri: Sözel yönergeleri yerine getirir. Dinlediklerini/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733D4">
                    <w:rPr>
                      <w:rFonts w:ascii="Comic Sans MS" w:hAnsi="Comic Sans MS"/>
                      <w:sz w:val="20"/>
                      <w:szCs w:val="20"/>
                    </w:rPr>
                    <w:t>izlediklerini açıklar. Dinledikleri/iz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ledikleri hakkında yorum yapar.</w:t>
                  </w:r>
                </w:p>
                <w:p w:rsidR="00CB4E64" w:rsidRPr="00B733D4" w:rsidRDefault="00CB4E64" w:rsidP="00B733D4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ÖZBAKIM BECERİLERİ</w:t>
                  </w:r>
                </w:p>
                <w:p w:rsidR="00CB4E64" w:rsidRPr="00B733D4" w:rsidRDefault="00CB4E64" w:rsidP="00B733D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733D4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2. Giyinme ile ilgili işleri yapar. </w:t>
                  </w:r>
                </w:p>
                <w:p w:rsidR="00CB4E64" w:rsidRPr="00B733D4" w:rsidRDefault="00CB4E64" w:rsidP="00B733D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733D4">
                    <w:rPr>
                      <w:rFonts w:ascii="Comic Sans MS" w:hAnsi="Comic Sans MS"/>
                      <w:sz w:val="20"/>
                      <w:szCs w:val="20"/>
                    </w:rPr>
                    <w:t>Göstergeleri: Giysilerini çıkarır, giyer, düğme açar/kapar, ayakkabılarını giyer, çıkarır, ayak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kabı bağcıklarını çözer/bağlar.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46.9pt;margin-top:3.95pt;width:390.25pt;height:424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">
            <v:textbox>
              <w:txbxContent>
                <w:p w:rsidR="00CB4E64" w:rsidRDefault="00CB4E64" w:rsidP="00BC4E5B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CB4E64" w:rsidRDefault="00CB4E64" w:rsidP="00B733D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733D4">
                    <w:rPr>
                      <w:rFonts w:ascii="Comic Sans MS" w:hAnsi="Comic Sans MS"/>
                      <w:sz w:val="20"/>
                      <w:szCs w:val="20"/>
                    </w:rPr>
                    <w:t>Bir sepetin içine yaz, kış, ilkbahar ve sonbahar mevsiminde giyilen giysiler koyulur.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733D4">
                    <w:rPr>
                      <w:rFonts w:ascii="Comic Sans MS" w:hAnsi="Comic Sans MS"/>
                      <w:sz w:val="20"/>
                      <w:szCs w:val="20"/>
                    </w:rPr>
                    <w:t>Çocukların giysileri tek tek çıkararak adını söylemesi istenir.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733D4">
                    <w:rPr>
                      <w:rFonts w:ascii="Comic Sans MS" w:hAnsi="Comic Sans MS"/>
                      <w:sz w:val="20"/>
                      <w:szCs w:val="20"/>
                    </w:rPr>
                    <w:t>Giysilerin rengi ve dokusu incelenir. Hangi mevsimde giyildikleri tahmin edilerek gruplara ayrılır.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733D4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Çocuklar gruplama teknikleri kullanılarak dört gruba ayrılır.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733D4">
                    <w:rPr>
                      <w:rFonts w:ascii="Comic Sans MS" w:hAnsi="Comic Sans MS"/>
                      <w:sz w:val="20"/>
                      <w:szCs w:val="20"/>
                    </w:rPr>
                    <w:t>Her grup bir giysi grubunun başına geçer. İçlerinde bir çocuk seçer.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733D4">
                    <w:rPr>
                      <w:rFonts w:ascii="Comic Sans MS" w:hAnsi="Comic Sans MS"/>
                      <w:sz w:val="20"/>
                      <w:szCs w:val="20"/>
                    </w:rPr>
                    <w:t>Müzik açılır ve gruplar seçtikleri çocuğu mevsimlerine uygun giydirirler.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733D4">
                    <w:rPr>
                      <w:rFonts w:ascii="Comic Sans MS" w:hAnsi="Comic Sans MS"/>
                      <w:sz w:val="20"/>
                      <w:szCs w:val="20"/>
                    </w:rPr>
                    <w:t>Giydirme işlemi bittikten sonra her grup sırayla hangi mevsimi temsil ettiklerini ve arkadaşlarını hangi giysilerle giydirdiklerini anlatırlar.</w:t>
                  </w:r>
                </w:p>
                <w:p w:rsidR="00CB4E64" w:rsidRDefault="00CB4E64" w:rsidP="00F621D5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ELBİSELERİM şarkısı söylenir.</w:t>
                  </w:r>
                </w:p>
                <w:p w:rsidR="00CB4E64" w:rsidRPr="00F621D5" w:rsidRDefault="00CB4E64" w:rsidP="00F621D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Hep yeşildir elbiselerim.</w:t>
                  </w:r>
                </w:p>
                <w:p w:rsidR="00CB4E64" w:rsidRPr="00F621D5" w:rsidRDefault="00CB4E64" w:rsidP="00F621D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Bu rengi Ben pek çok severim.</w:t>
                  </w:r>
                </w:p>
                <w:p w:rsidR="00CB4E64" w:rsidRPr="00F621D5" w:rsidRDefault="00CB4E64" w:rsidP="00F621D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İlkbaharı cicim.</w:t>
                  </w:r>
                </w:p>
                <w:p w:rsidR="00CB4E64" w:rsidRPr="00F621D5" w:rsidRDefault="00CB4E64" w:rsidP="00F621D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çok sevdiğim için.</w:t>
                  </w:r>
                </w:p>
                <w:p w:rsidR="00CB4E64" w:rsidRDefault="00CB4E64" w:rsidP="00F621D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Hep yeşildir elbiselerim.</w:t>
                  </w:r>
                </w:p>
                <w:p w:rsidR="00CB4E64" w:rsidRPr="00F621D5" w:rsidRDefault="00CB4E64" w:rsidP="00F621D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Hep kırmızıdır elbiselerim.</w:t>
                  </w:r>
                </w:p>
                <w:p w:rsidR="00CB4E64" w:rsidRPr="00F621D5" w:rsidRDefault="00CB4E64" w:rsidP="00F621D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Bu rengi Ben pek çok severim.</w:t>
                  </w:r>
                </w:p>
                <w:p w:rsidR="00CB4E64" w:rsidRPr="00F621D5" w:rsidRDefault="00CB4E64" w:rsidP="00F621D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Yaz babayı cicim.</w:t>
                  </w:r>
                </w:p>
                <w:p w:rsidR="00CB4E64" w:rsidRPr="00F621D5" w:rsidRDefault="00CB4E64" w:rsidP="00F621D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Çok sevdiğim için.</w:t>
                  </w:r>
                </w:p>
                <w:p w:rsidR="00CB4E64" w:rsidRPr="00F621D5" w:rsidRDefault="00CB4E64" w:rsidP="00F621D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Hep kırmızıdır elbiselerim.</w:t>
                  </w:r>
                </w:p>
                <w:p w:rsidR="00CB4E64" w:rsidRPr="00F621D5" w:rsidRDefault="00CB4E64" w:rsidP="00F621D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Hep sarıdır elbiselerim.</w:t>
                  </w:r>
                </w:p>
                <w:p w:rsidR="00CB4E64" w:rsidRPr="00F621D5" w:rsidRDefault="00CB4E64" w:rsidP="00F621D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Bu rengi Ben pek çok severim.</w:t>
                  </w:r>
                </w:p>
                <w:p w:rsidR="00CB4E64" w:rsidRPr="00F621D5" w:rsidRDefault="00CB4E64" w:rsidP="00F621D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Sonbaharı cicim.</w:t>
                  </w:r>
                </w:p>
                <w:p w:rsidR="00CB4E64" w:rsidRPr="00F621D5" w:rsidRDefault="00CB4E64" w:rsidP="00F621D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Çok sevdiğim için.</w:t>
                  </w:r>
                </w:p>
                <w:p w:rsidR="00CB4E64" w:rsidRPr="00F621D5" w:rsidRDefault="00CB4E64" w:rsidP="00F621D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Hep sarıdır elbiselerim.</w:t>
                  </w:r>
                </w:p>
                <w:p w:rsidR="00CB4E64" w:rsidRPr="00F621D5" w:rsidRDefault="00CB4E64" w:rsidP="00F621D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Hep beyazdır elbiselerim.</w:t>
                  </w:r>
                </w:p>
                <w:p w:rsidR="00CB4E64" w:rsidRPr="00F621D5" w:rsidRDefault="00CB4E64" w:rsidP="00F621D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Bu rengi Ben pek çok severim.</w:t>
                  </w:r>
                </w:p>
                <w:p w:rsidR="00CB4E64" w:rsidRPr="00F621D5" w:rsidRDefault="00CB4E64" w:rsidP="00F621D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Kış babayı cicim.</w:t>
                  </w:r>
                </w:p>
                <w:p w:rsidR="00CB4E64" w:rsidRPr="00F621D5" w:rsidRDefault="00CB4E64" w:rsidP="00F621D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Ç</w:t>
                  </w: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ok sevdiğim için.</w:t>
                  </w:r>
                </w:p>
                <w:p w:rsidR="00CB4E64" w:rsidRDefault="00CB4E64" w:rsidP="00F621D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Bu rengi Ben pek çok severim.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CB4E64" w:rsidRPr="00BB3A48" w:rsidRDefault="00CB4E6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B4E64" w:rsidRDefault="00CB4E64">
      <w:r>
        <w:rPr>
          <w:noProof/>
        </w:rPr>
        <w:pict>
          <v:shape id="Text Box 7" o:spid="_x0000_s1028" type="#_x0000_t202" style="position:absolute;margin-left:-6.35pt;margin-top:317.9pt;width:331.5pt;height: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">
            <v:textbox>
              <w:txbxContent>
                <w:p w:rsidR="00CB4E64" w:rsidRPr="00F621D5" w:rsidRDefault="00CB4E64" w:rsidP="00F621D5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621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AİLE KATILIMI</w:t>
                  </w:r>
                </w:p>
                <w:p w:rsidR="00CB4E64" w:rsidRDefault="00CB4E64" w:rsidP="00F621D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Çocukların evdeki kıyafetlerini incelemelerine fırsat vermeleri istenir.</w:t>
                  </w:r>
                </w:p>
                <w:p w:rsidR="00CB4E64" w:rsidRPr="00F621D5" w:rsidRDefault="00CB4E64" w:rsidP="00F621D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gün sonra yapılacak meyve salatası için,  mevsim meyvelerinden yollamaları istenir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6.35pt;margin-top:207.65pt;width:331.5pt;height:92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">
            <v:textbox>
              <w:txbxContent>
                <w:p w:rsidR="00CB4E64" w:rsidRPr="00436F22" w:rsidRDefault="00CB4E64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CB4E64" w:rsidRPr="00436F22" w:rsidRDefault="00CB4E64" w:rsidP="009B2D3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Çeşitli kıyafetler</w:t>
                  </w:r>
                </w:p>
                <w:p w:rsidR="00CB4E64" w:rsidRDefault="00CB4E64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CB4E64" w:rsidRPr="00890E89" w:rsidRDefault="00CB4E64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CB4E64" w:rsidRDefault="00CB4E64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CB4E64" w:rsidRPr="009B2D3F" w:rsidRDefault="00CB4E64" w:rsidP="00AE40F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Sarı kırmızı beyaz yeşil (renkler)</w:t>
                  </w:r>
                </w:p>
                <w:p w:rsidR="00CB4E64" w:rsidRPr="00436F22" w:rsidRDefault="00CB4E64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CB4E64" w:rsidRDefault="00CB4E64" w:rsidP="00890E89">
      <w:r>
        <w:rPr>
          <w:noProof/>
        </w:rPr>
        <w:pict>
          <v:shape id="Text Box 9" o:spid="_x0000_s1030" type="#_x0000_t202" style="position:absolute;margin-left:-1.85pt;margin-top:10.15pt;width:707.25pt;height:33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">
            <v:textbox>
              <w:txbxContent>
                <w:p w:rsidR="00CB4E64" w:rsidRPr="00F621D5" w:rsidRDefault="00CB4E64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 w:rsidRPr="00F621D5">
                    <w:t xml:space="preserve"> </w:t>
                  </w:r>
                  <w:r>
                    <w:t xml:space="preserve">: </w:t>
                  </w: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Sınıfta desteklenmesi gereken yetersizliğe sahip bir çocuk varsa bu bölüme gerekli etkinlik uyarlaması yapılmalıdır.</w:t>
                  </w:r>
                </w:p>
              </w:txbxContent>
            </v:textbox>
          </v:shape>
        </w:pict>
      </w:r>
    </w:p>
    <w:p w:rsidR="00CB4E64" w:rsidRDefault="00CB4E64" w:rsidP="00890E89"/>
    <w:p w:rsidR="00CB4E64" w:rsidRDefault="00CB4E64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CB4E64" w:rsidRPr="00F621D5" w:rsidRDefault="00CB4E64" w:rsidP="00F621D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Bugün neler öğrendik</w:t>
      </w:r>
      <w:r w:rsidRPr="00F621D5">
        <w:rPr>
          <w:rFonts w:ascii="Comic Sans MS" w:hAnsi="Comic Sans MS"/>
          <w:sz w:val="20"/>
          <w:szCs w:val="20"/>
        </w:rPr>
        <w:t xml:space="preserve">? </w:t>
      </w:r>
    </w:p>
    <w:p w:rsidR="00CB4E64" w:rsidRPr="00F621D5" w:rsidRDefault="00CB4E64" w:rsidP="00F621D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F621D5">
        <w:rPr>
          <w:rFonts w:ascii="Comic Sans MS" w:hAnsi="Comic Sans MS"/>
          <w:sz w:val="20"/>
          <w:szCs w:val="20"/>
        </w:rPr>
        <w:t>Sepetin içinden neler çıktı?</w:t>
      </w:r>
    </w:p>
    <w:p w:rsidR="00CB4E64" w:rsidRPr="00F621D5" w:rsidRDefault="00CB4E64" w:rsidP="00F621D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F621D5">
        <w:rPr>
          <w:rFonts w:ascii="Comic Sans MS" w:hAnsi="Comic Sans MS"/>
          <w:sz w:val="20"/>
          <w:szCs w:val="20"/>
        </w:rPr>
        <w:t>Yaz mevsiminde neler giyilir?</w:t>
      </w:r>
    </w:p>
    <w:p w:rsidR="00CB4E64" w:rsidRPr="00F621D5" w:rsidRDefault="00CB4E64" w:rsidP="00F621D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F621D5">
        <w:rPr>
          <w:rFonts w:ascii="Comic Sans MS" w:hAnsi="Comic Sans MS"/>
          <w:sz w:val="20"/>
          <w:szCs w:val="20"/>
        </w:rPr>
        <w:t>Sonbahar mevsiminde neler giyilir?</w:t>
      </w:r>
    </w:p>
    <w:p w:rsidR="00CB4E64" w:rsidRPr="00F621D5" w:rsidRDefault="00CB4E64" w:rsidP="00F621D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F621D5">
        <w:rPr>
          <w:rFonts w:ascii="Comic Sans MS" w:hAnsi="Comic Sans MS"/>
          <w:sz w:val="20"/>
          <w:szCs w:val="20"/>
        </w:rPr>
        <w:t>Kışın neden kalın giyiniriz?</w:t>
      </w:r>
    </w:p>
    <w:p w:rsidR="00CB4E64" w:rsidRPr="00F621D5" w:rsidRDefault="00CB4E64" w:rsidP="00F621D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F621D5">
        <w:rPr>
          <w:rFonts w:ascii="Comic Sans MS" w:hAnsi="Comic Sans MS"/>
          <w:sz w:val="20"/>
          <w:szCs w:val="20"/>
        </w:rPr>
        <w:t>İlkbahar mevsiminde neler giyiniriz?</w:t>
      </w:r>
    </w:p>
    <w:p w:rsidR="00CB4E64" w:rsidRPr="00F621D5" w:rsidRDefault="00CB4E64" w:rsidP="00F621D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F621D5">
        <w:rPr>
          <w:rFonts w:ascii="Comic Sans MS" w:hAnsi="Comic Sans MS"/>
          <w:sz w:val="20"/>
          <w:szCs w:val="20"/>
        </w:rPr>
        <w:t>Hangi mevsimdeyiz ve neler giyiniyoruz?</w:t>
      </w:r>
    </w:p>
    <w:p w:rsidR="00CB4E64" w:rsidRDefault="00CB4E64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Şarkımızda hangi mevsimler anlatılıyor?</w:t>
      </w:r>
    </w:p>
    <w:p w:rsidR="00CB4E64" w:rsidRDefault="00CB4E64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Sen en çok hangi mevsimi seviyorsun/neden?</w:t>
      </w:r>
    </w:p>
    <w:p w:rsidR="00CB4E64" w:rsidRDefault="00CB4E64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Biz şimdi hangi mevsimdeyiz?</w:t>
      </w:r>
    </w:p>
    <w:p w:rsidR="00CB4E64" w:rsidRDefault="00CB4E64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 xml:space="preserve">Eğitim Seti </w:t>
      </w:r>
      <w:r>
        <w:rPr>
          <w:rFonts w:ascii="Comic Sans MS" w:hAnsi="Comic Sans MS"/>
          <w:sz w:val="20"/>
          <w:szCs w:val="20"/>
        </w:rPr>
        <w:t xml:space="preserve">6.sayı/5.6.7. </w:t>
      </w:r>
      <w:r w:rsidRPr="00A513E1">
        <w:rPr>
          <w:rFonts w:ascii="Comic Sans MS" w:hAnsi="Comic Sans MS"/>
          <w:sz w:val="20"/>
          <w:szCs w:val="20"/>
        </w:rPr>
        <w:t>sayfa</w:t>
      </w:r>
      <w:r>
        <w:rPr>
          <w:rFonts w:ascii="Comic Sans MS" w:hAnsi="Comic Sans MS"/>
          <w:sz w:val="20"/>
          <w:szCs w:val="20"/>
        </w:rPr>
        <w:t>lar yönerge doğrultusunda yapılır?</w:t>
      </w:r>
    </w:p>
    <w:p w:rsidR="00CB4E64" w:rsidRDefault="00CB4E64" w:rsidP="005871B8"/>
    <w:p w:rsidR="00CB4E64" w:rsidRDefault="00CB4E64" w:rsidP="005871B8"/>
    <w:p w:rsidR="00CB4E64" w:rsidRPr="00440ED3" w:rsidRDefault="00CB4E64" w:rsidP="00440ED3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440ED3">
        <w:rPr>
          <w:rFonts w:ascii="Comic Sans MS" w:hAnsi="Comic Sans MS"/>
          <w:b/>
          <w:sz w:val="20"/>
          <w:szCs w:val="20"/>
        </w:rPr>
        <w:t>ETKİNLİK PLANI (2)</w:t>
      </w:r>
    </w:p>
    <w:p w:rsidR="00CB4E64" w:rsidRDefault="00CB4E64" w:rsidP="00440ED3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FASULYELER </w:t>
      </w:r>
    </w:p>
    <w:p w:rsidR="00CB4E64" w:rsidRDefault="00CB4E64" w:rsidP="00440ED3">
      <w:pPr>
        <w:pStyle w:val="NoSpacing"/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>Etkinlik türü: türkçe dil</w:t>
      </w:r>
      <w:r>
        <w:rPr>
          <w:rFonts w:ascii="Comic Sans MS" w:hAnsi="Comic Sans MS"/>
          <w:sz w:val="20"/>
          <w:szCs w:val="20"/>
        </w:rPr>
        <w:t>-fen</w:t>
      </w:r>
      <w:r w:rsidRPr="00440ED3">
        <w:rPr>
          <w:rFonts w:ascii="Comic Sans MS" w:hAnsi="Comic Sans MS"/>
          <w:sz w:val="20"/>
          <w:szCs w:val="20"/>
        </w:rPr>
        <w:t xml:space="preserve"> (</w:t>
      </w:r>
      <w:r>
        <w:rPr>
          <w:rFonts w:ascii="Comic Sans MS" w:hAnsi="Comic Sans MS"/>
          <w:sz w:val="20"/>
          <w:szCs w:val="20"/>
        </w:rPr>
        <w:t>bütünleştirilmiş- bütük grup)</w:t>
      </w:r>
    </w:p>
    <w:p w:rsidR="00CB4E64" w:rsidRPr="00440ED3" w:rsidRDefault="00CB4E64" w:rsidP="00440ED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Yaş grubu   : 48-66 ay</w:t>
      </w: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40ED3">
        <w:rPr>
          <w:rFonts w:ascii="Comic Sans MS" w:hAnsi="Comic Sans MS"/>
          <w:b/>
          <w:sz w:val="20"/>
          <w:szCs w:val="20"/>
        </w:rPr>
        <w:t>KAZNIM VE GÖSTERGELERİ</w:t>
      </w:r>
    </w:p>
    <w:p w:rsidR="00CB4E64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b/>
          <w:sz w:val="20"/>
          <w:szCs w:val="20"/>
        </w:rPr>
        <w:t xml:space="preserve">DİL </w:t>
      </w:r>
      <w:r>
        <w:rPr>
          <w:rFonts w:ascii="Comic Sans MS" w:hAnsi="Comic Sans MS"/>
          <w:b/>
          <w:sz w:val="20"/>
          <w:szCs w:val="20"/>
        </w:rPr>
        <w:t>GELİŞİM</w:t>
      </w: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>Kazanım 1: Sesleri ayırt eder.</w:t>
      </w:r>
      <w:r>
        <w:rPr>
          <w:rFonts w:ascii="Comic Sans MS" w:hAnsi="Comic Sans MS"/>
          <w:sz w:val="20"/>
          <w:szCs w:val="20"/>
        </w:rPr>
        <w:t xml:space="preserve"> </w:t>
      </w:r>
      <w:r w:rsidRPr="00440ED3">
        <w:rPr>
          <w:rFonts w:ascii="Comic Sans MS" w:hAnsi="Comic Sans MS"/>
          <w:sz w:val="20"/>
          <w:szCs w:val="20"/>
        </w:rPr>
        <w:t>Göstergeleri:Sesin geldiği yönü söyler. Sesin kaynağının ne olduğunu söyler.Sesin özelliğini söyler.Sesler arasındaki benzerlik ve farklılıkları söyler.</w:t>
      </w: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>Verilen sese benzer sesler çıkarır.</w:t>
      </w: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 xml:space="preserve">Kazanım 2: Sesini uygun kullanır. </w:t>
      </w:r>
      <w:r>
        <w:rPr>
          <w:rFonts w:ascii="Comic Sans MS" w:hAnsi="Comic Sans MS"/>
          <w:sz w:val="20"/>
          <w:szCs w:val="20"/>
        </w:rPr>
        <w:t xml:space="preserve">  </w:t>
      </w:r>
      <w:r w:rsidRPr="00440ED3">
        <w:rPr>
          <w:rFonts w:ascii="Comic Sans MS" w:hAnsi="Comic Sans MS"/>
          <w:sz w:val="20"/>
          <w:szCs w:val="20"/>
        </w:rPr>
        <w:t>Göstergeleri:Konuşurken/şarkı söylerken nefesini doğru kullanır.Konuşurken/şarkı söylerken sesinin tonunu ayarlar.</w:t>
      </w:r>
    </w:p>
    <w:p w:rsidR="00CB4E64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>Konuşurken/şarkı söylerken sesinin hızını ayarlar. Konuşurken/şarkı söylerken sesinin şiddetini ayarlar.</w:t>
      </w:r>
    </w:p>
    <w:p w:rsidR="00CB4E64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440ED3">
        <w:rPr>
          <w:rFonts w:ascii="Comic Sans MS" w:hAnsi="Comic Sans MS"/>
          <w:b/>
          <w:sz w:val="20"/>
          <w:szCs w:val="20"/>
        </w:rPr>
        <w:t>ÖĞRENİM SÜRECİ</w:t>
      </w: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>işte geldi ilkbahar / Parmak oyunu</w:t>
      </w: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>Bahçemdeki çiçekler (sağ elin parmakları açık tutulur)</w:t>
      </w: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>Soldular birer birer (sağ elin parmakları kapanır)</w:t>
      </w: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>Sulayalım onları (sulama hareketi yapılır)</w:t>
      </w: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>Canlansınlar yeniden (iki kol yanlardan yukarı doğru kaldırılır ,tekrar yanlarda birleşir)</w:t>
      </w: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>İçtiler suyu lıkır lıkır (su içme hareketi yapılır)</w:t>
      </w: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>Başladılar canlanmaya (sağ elin parmakları teker teker açılır)</w:t>
      </w: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>1, 2, 3, 4, 5 (sayılar hep birlikte sayılır,parmaklar teker teker açılır)</w:t>
      </w: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>Yaşasın! Yaşasın (sevinme hareketi yapılır,kollar yukarı kaldırılır öne arkaya sallanır)</w:t>
      </w: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>İşte geldi ilkbahar</w:t>
      </w: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>yayılıyor etrafa mis kokular (koklama hareketi yapılır)</w:t>
      </w: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>DENEY:</w:t>
      </w: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>Deneyin adı:Fasulye çimlenmesi deneyi</w:t>
      </w: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>Deneyin amacı:Çimlenme nasıl meydana gelir?</w:t>
      </w: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>Deneyde kullanılan araç gereçler:Kap,pamuk,fasulye,su</w:t>
      </w: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>De</w:t>
      </w:r>
      <w:r>
        <w:rPr>
          <w:rFonts w:ascii="Comic Sans MS" w:hAnsi="Comic Sans MS"/>
          <w:sz w:val="20"/>
          <w:szCs w:val="20"/>
        </w:rPr>
        <w:t>neyin uygulandığı yaş gurubu:48-66 ay</w:t>
      </w: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>Deneyin yapılışı:Bir kaba pamuk tabakası yerleştirilir.üzerine fasulyeler konulur.Daha sonra ince bir tabaka pamuk yerleştirilir. Ve sulanır.</w:t>
      </w: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>Deneyin sonucu:İki hafta sonra çimlendiğini göreceksiniz.</w:t>
      </w:r>
    </w:p>
    <w:p w:rsidR="00CB4E64" w:rsidRDefault="00CB4E64" w:rsidP="00440ED3">
      <w:pPr>
        <w:pStyle w:val="NoSpacing"/>
        <w:rPr>
          <w:rFonts w:ascii="Comic Sans MS" w:hAnsi="Comic Sans MS"/>
          <w:sz w:val="20"/>
          <w:szCs w:val="20"/>
        </w:rPr>
      </w:pPr>
    </w:p>
    <w:p w:rsidR="00CB4E64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MATERYALLER</w:t>
      </w:r>
    </w:p>
    <w:p w:rsidR="00CB4E64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sz w:val="20"/>
          <w:szCs w:val="20"/>
        </w:rPr>
        <w:t>Kap,pamuk,fasulye,su</w:t>
      </w:r>
    </w:p>
    <w:p w:rsidR="00CB4E64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SÖZCÜKLER</w:t>
      </w:r>
    </w:p>
    <w:p w:rsidR="00CB4E64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Çimlendirme</w:t>
      </w:r>
    </w:p>
    <w:p w:rsidR="00CB4E64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KAVRAMLAR</w:t>
      </w:r>
    </w:p>
    <w:p w:rsidR="00CB4E64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Büyüme</w:t>
      </w:r>
    </w:p>
    <w:p w:rsidR="00CB4E64" w:rsidRDefault="00CB4E64" w:rsidP="00440ED3">
      <w:pPr>
        <w:pStyle w:val="NoSpacing"/>
        <w:rPr>
          <w:rFonts w:ascii="Comic Sans MS" w:hAnsi="Comic Sans MS"/>
          <w:sz w:val="20"/>
          <w:szCs w:val="20"/>
        </w:rPr>
      </w:pPr>
    </w:p>
    <w:p w:rsidR="00CB4E64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B6208">
        <w:rPr>
          <w:rFonts w:ascii="Comic Sans MS" w:hAnsi="Comic Sans MS"/>
          <w:b/>
          <w:sz w:val="20"/>
          <w:szCs w:val="20"/>
        </w:rPr>
        <w:t>AİLE KATILIMI</w:t>
      </w:r>
      <w:r>
        <w:rPr>
          <w:rFonts w:ascii="Comic Sans MS" w:hAnsi="Comic Sans MS"/>
          <w:sz w:val="20"/>
          <w:szCs w:val="20"/>
        </w:rPr>
        <w:t>: çocukların evde de bitki yetiştirmesine fırsat veriniz</w:t>
      </w:r>
    </w:p>
    <w:p w:rsidR="00CB4E64" w:rsidRDefault="00CB4E64" w:rsidP="00440ED3">
      <w:pPr>
        <w:pStyle w:val="NoSpacing"/>
        <w:rPr>
          <w:rFonts w:ascii="Comic Sans MS" w:hAnsi="Comic Sans MS"/>
          <w:sz w:val="20"/>
          <w:szCs w:val="20"/>
        </w:rPr>
      </w:pP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40ED3">
        <w:rPr>
          <w:rFonts w:ascii="Comic Sans MS" w:hAnsi="Comic Sans MS"/>
          <w:b/>
          <w:sz w:val="20"/>
          <w:szCs w:val="20"/>
        </w:rPr>
        <w:t>DEĞERLENDİRME</w:t>
      </w:r>
    </w:p>
    <w:p w:rsidR="00CB4E64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Bugün neyi çimlendirme deneyi yaptık?</w:t>
      </w:r>
    </w:p>
    <w:p w:rsidR="00CB4E64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Bitkinin büyümesi için neye ihtiyacı var?</w:t>
      </w:r>
    </w:p>
    <w:p w:rsidR="00CB4E64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Bitkiye çok su verirsek neler olabilir?</w:t>
      </w:r>
    </w:p>
    <w:p w:rsidR="00CB4E64" w:rsidRPr="00021426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Toprak yerine ne kullandık?</w:t>
      </w:r>
    </w:p>
    <w:p w:rsidR="00CB4E64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CB4E64" w:rsidRPr="00440ED3" w:rsidRDefault="00CB4E64" w:rsidP="00440ED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ED3">
        <w:rPr>
          <w:rFonts w:ascii="Comic Sans MS" w:hAnsi="Comic Sans MS"/>
          <w:b/>
          <w:sz w:val="20"/>
          <w:szCs w:val="20"/>
        </w:rPr>
        <w:t xml:space="preserve">UYARLAMA </w:t>
      </w:r>
      <w:r w:rsidRPr="00440ED3">
        <w:rPr>
          <w:rFonts w:ascii="Comic Sans MS" w:hAnsi="Comic Sans MS"/>
          <w:sz w:val="20"/>
          <w:szCs w:val="20"/>
        </w:rPr>
        <w:t>: Sınıfta desteklenmesi gereken yetersizliğe sahip bir çocuk varsa bu bölüme gerekli etkinlik uyarlaması yapılmalıdır.</w:t>
      </w:r>
    </w:p>
    <w:sectPr w:rsidR="00CB4E64" w:rsidRPr="00440ED3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E64" w:rsidRDefault="00CB4E64" w:rsidP="00806A98">
      <w:pPr>
        <w:spacing w:after="0" w:line="240" w:lineRule="auto"/>
      </w:pPr>
      <w:r>
        <w:separator/>
      </w:r>
    </w:p>
  </w:endnote>
  <w:endnote w:type="continuationSeparator" w:id="0">
    <w:p w:rsidR="00CB4E64" w:rsidRDefault="00CB4E64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E64" w:rsidRDefault="00CB4E64">
    <w:pPr>
      <w:pStyle w:val="Footer"/>
    </w:pPr>
  </w:p>
  <w:p w:rsidR="00CB4E64" w:rsidRDefault="00CB4E64">
    <w:pPr>
      <w:pStyle w:val="Footer"/>
    </w:pPr>
  </w:p>
  <w:p w:rsidR="00CB4E64" w:rsidRDefault="00CB4E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E64" w:rsidRDefault="00CB4E64" w:rsidP="00806A98">
      <w:pPr>
        <w:spacing w:after="0" w:line="240" w:lineRule="auto"/>
      </w:pPr>
      <w:r>
        <w:separator/>
      </w:r>
    </w:p>
  </w:footnote>
  <w:footnote w:type="continuationSeparator" w:id="0">
    <w:p w:rsidR="00CB4E64" w:rsidRDefault="00CB4E64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21426"/>
    <w:rsid w:val="000306BF"/>
    <w:rsid w:val="000614C2"/>
    <w:rsid w:val="000867DE"/>
    <w:rsid w:val="000D10F6"/>
    <w:rsid w:val="000D74E2"/>
    <w:rsid w:val="000F3B1A"/>
    <w:rsid w:val="00111DDF"/>
    <w:rsid w:val="00113F35"/>
    <w:rsid w:val="00150544"/>
    <w:rsid w:val="0015787C"/>
    <w:rsid w:val="00165788"/>
    <w:rsid w:val="00166F2C"/>
    <w:rsid w:val="001768DA"/>
    <w:rsid w:val="0018560E"/>
    <w:rsid w:val="001A45E0"/>
    <w:rsid w:val="001B4E66"/>
    <w:rsid w:val="001D0122"/>
    <w:rsid w:val="001F1673"/>
    <w:rsid w:val="001F341C"/>
    <w:rsid w:val="001F4B0C"/>
    <w:rsid w:val="00206907"/>
    <w:rsid w:val="002134AD"/>
    <w:rsid w:val="00216154"/>
    <w:rsid w:val="002201E3"/>
    <w:rsid w:val="00241D3D"/>
    <w:rsid w:val="002A1BCC"/>
    <w:rsid w:val="002B5687"/>
    <w:rsid w:val="002C40DB"/>
    <w:rsid w:val="002E6FA1"/>
    <w:rsid w:val="002F7B42"/>
    <w:rsid w:val="0030759F"/>
    <w:rsid w:val="00315189"/>
    <w:rsid w:val="00330AED"/>
    <w:rsid w:val="00342E1A"/>
    <w:rsid w:val="003607BE"/>
    <w:rsid w:val="00365CD4"/>
    <w:rsid w:val="00382F38"/>
    <w:rsid w:val="00395C6B"/>
    <w:rsid w:val="003A2AC5"/>
    <w:rsid w:val="003B30BC"/>
    <w:rsid w:val="003C0F4A"/>
    <w:rsid w:val="003C1931"/>
    <w:rsid w:val="003C2D3A"/>
    <w:rsid w:val="003D0F9E"/>
    <w:rsid w:val="003D7926"/>
    <w:rsid w:val="003E254C"/>
    <w:rsid w:val="00411C7A"/>
    <w:rsid w:val="00415ED2"/>
    <w:rsid w:val="00430623"/>
    <w:rsid w:val="00436F22"/>
    <w:rsid w:val="00440ED3"/>
    <w:rsid w:val="00445C4B"/>
    <w:rsid w:val="00445D76"/>
    <w:rsid w:val="00446ED2"/>
    <w:rsid w:val="00450377"/>
    <w:rsid w:val="00455396"/>
    <w:rsid w:val="00497BC7"/>
    <w:rsid w:val="004B0387"/>
    <w:rsid w:val="004C5BC8"/>
    <w:rsid w:val="004C6420"/>
    <w:rsid w:val="004D71CA"/>
    <w:rsid w:val="004E21F3"/>
    <w:rsid w:val="004F21E0"/>
    <w:rsid w:val="004F353B"/>
    <w:rsid w:val="00504F68"/>
    <w:rsid w:val="00507D7E"/>
    <w:rsid w:val="00521BB8"/>
    <w:rsid w:val="0052281B"/>
    <w:rsid w:val="00527203"/>
    <w:rsid w:val="005364CF"/>
    <w:rsid w:val="005460B8"/>
    <w:rsid w:val="005527C4"/>
    <w:rsid w:val="00577EBE"/>
    <w:rsid w:val="005858E6"/>
    <w:rsid w:val="005871B8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8494F"/>
    <w:rsid w:val="006B611B"/>
    <w:rsid w:val="006D28C4"/>
    <w:rsid w:val="006D6401"/>
    <w:rsid w:val="006D6FD2"/>
    <w:rsid w:val="0070201C"/>
    <w:rsid w:val="00705541"/>
    <w:rsid w:val="007217FE"/>
    <w:rsid w:val="0072462E"/>
    <w:rsid w:val="0074655E"/>
    <w:rsid w:val="00760E27"/>
    <w:rsid w:val="00764F63"/>
    <w:rsid w:val="007706DB"/>
    <w:rsid w:val="00774F9B"/>
    <w:rsid w:val="00801790"/>
    <w:rsid w:val="00801C8B"/>
    <w:rsid w:val="008065CB"/>
    <w:rsid w:val="00806A98"/>
    <w:rsid w:val="008432E8"/>
    <w:rsid w:val="0085733F"/>
    <w:rsid w:val="008637FB"/>
    <w:rsid w:val="008854B3"/>
    <w:rsid w:val="008902E4"/>
    <w:rsid w:val="00890E89"/>
    <w:rsid w:val="008978B2"/>
    <w:rsid w:val="008B7296"/>
    <w:rsid w:val="008C3380"/>
    <w:rsid w:val="008E20FE"/>
    <w:rsid w:val="0091422C"/>
    <w:rsid w:val="0092742D"/>
    <w:rsid w:val="009319CC"/>
    <w:rsid w:val="009322A4"/>
    <w:rsid w:val="009367C8"/>
    <w:rsid w:val="00936A51"/>
    <w:rsid w:val="00942E94"/>
    <w:rsid w:val="00954DBC"/>
    <w:rsid w:val="00973CDA"/>
    <w:rsid w:val="00997873"/>
    <w:rsid w:val="009A20AC"/>
    <w:rsid w:val="009A586A"/>
    <w:rsid w:val="009B2D3F"/>
    <w:rsid w:val="009C2A7A"/>
    <w:rsid w:val="009E4493"/>
    <w:rsid w:val="00A0112F"/>
    <w:rsid w:val="00A10CBE"/>
    <w:rsid w:val="00A137A6"/>
    <w:rsid w:val="00A155B2"/>
    <w:rsid w:val="00A16277"/>
    <w:rsid w:val="00A2029B"/>
    <w:rsid w:val="00A4509A"/>
    <w:rsid w:val="00A513E1"/>
    <w:rsid w:val="00A52598"/>
    <w:rsid w:val="00A54085"/>
    <w:rsid w:val="00A62724"/>
    <w:rsid w:val="00A70267"/>
    <w:rsid w:val="00A83602"/>
    <w:rsid w:val="00A85CB0"/>
    <w:rsid w:val="00A93841"/>
    <w:rsid w:val="00AA06B0"/>
    <w:rsid w:val="00AC668E"/>
    <w:rsid w:val="00AD00DF"/>
    <w:rsid w:val="00AD188D"/>
    <w:rsid w:val="00AE40F7"/>
    <w:rsid w:val="00AE4369"/>
    <w:rsid w:val="00AE4AC3"/>
    <w:rsid w:val="00AE611F"/>
    <w:rsid w:val="00B131D1"/>
    <w:rsid w:val="00B242B0"/>
    <w:rsid w:val="00B34595"/>
    <w:rsid w:val="00B61BE7"/>
    <w:rsid w:val="00B64698"/>
    <w:rsid w:val="00B67CE3"/>
    <w:rsid w:val="00B733D4"/>
    <w:rsid w:val="00BA482B"/>
    <w:rsid w:val="00BB3A48"/>
    <w:rsid w:val="00BB6208"/>
    <w:rsid w:val="00BC4E5B"/>
    <w:rsid w:val="00BC6104"/>
    <w:rsid w:val="00BE067A"/>
    <w:rsid w:val="00C060B6"/>
    <w:rsid w:val="00C110B3"/>
    <w:rsid w:val="00C120B6"/>
    <w:rsid w:val="00C1578F"/>
    <w:rsid w:val="00C246D6"/>
    <w:rsid w:val="00C3789F"/>
    <w:rsid w:val="00C46BDB"/>
    <w:rsid w:val="00C644FA"/>
    <w:rsid w:val="00C66B23"/>
    <w:rsid w:val="00C779FA"/>
    <w:rsid w:val="00C77CA7"/>
    <w:rsid w:val="00C903B4"/>
    <w:rsid w:val="00CA20A7"/>
    <w:rsid w:val="00CB4E64"/>
    <w:rsid w:val="00CC216B"/>
    <w:rsid w:val="00CC2D45"/>
    <w:rsid w:val="00CE11E7"/>
    <w:rsid w:val="00CE6E6F"/>
    <w:rsid w:val="00D778AD"/>
    <w:rsid w:val="00D94A26"/>
    <w:rsid w:val="00DE524A"/>
    <w:rsid w:val="00E1402F"/>
    <w:rsid w:val="00E3439D"/>
    <w:rsid w:val="00E436F4"/>
    <w:rsid w:val="00E4402B"/>
    <w:rsid w:val="00E47557"/>
    <w:rsid w:val="00E54A56"/>
    <w:rsid w:val="00E614B8"/>
    <w:rsid w:val="00E823BB"/>
    <w:rsid w:val="00E8439E"/>
    <w:rsid w:val="00E9352F"/>
    <w:rsid w:val="00E9611D"/>
    <w:rsid w:val="00EC6C15"/>
    <w:rsid w:val="00ED34F9"/>
    <w:rsid w:val="00ED6BD1"/>
    <w:rsid w:val="00ED7DEF"/>
    <w:rsid w:val="00EE47F4"/>
    <w:rsid w:val="00EF1A06"/>
    <w:rsid w:val="00F12C2C"/>
    <w:rsid w:val="00F164E6"/>
    <w:rsid w:val="00F25426"/>
    <w:rsid w:val="00F300A9"/>
    <w:rsid w:val="00F413CD"/>
    <w:rsid w:val="00F41E99"/>
    <w:rsid w:val="00F53DE0"/>
    <w:rsid w:val="00F54E73"/>
    <w:rsid w:val="00F61B8B"/>
    <w:rsid w:val="00F621D5"/>
    <w:rsid w:val="00F701D7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38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40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</TotalTime>
  <Pages>5</Pages>
  <Words>545</Words>
  <Characters>3113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12</cp:revision>
  <dcterms:created xsi:type="dcterms:W3CDTF">2015-07-16T14:15:00Z</dcterms:created>
  <dcterms:modified xsi:type="dcterms:W3CDTF">2016-08-28T21:30:00Z</dcterms:modified>
</cp:coreProperties>
</file>